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4C3" w:rsidRDefault="00C229A5" w:rsidP="007B04C3">
      <w:pPr>
        <w:rPr>
          <w:sz w:val="12"/>
          <w:szCs w:val="12"/>
        </w:rPr>
      </w:pPr>
      <w:r>
        <w:rPr>
          <w:sz w:val="12"/>
          <w:szCs w:val="12"/>
        </w:rPr>
        <w:t>6</w:t>
      </w:r>
    </w:p>
    <w:tbl>
      <w:tblPr>
        <w:tblStyle w:val="Grigliatabella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8"/>
        <w:gridCol w:w="540"/>
        <w:gridCol w:w="1800"/>
        <w:gridCol w:w="1800"/>
        <w:gridCol w:w="1800"/>
      </w:tblGrid>
      <w:tr w:rsidR="0068123E" w:rsidRPr="008B414F">
        <w:trPr>
          <w:trHeight w:val="206"/>
        </w:trPr>
        <w:tc>
          <w:tcPr>
            <w:tcW w:w="14688" w:type="dxa"/>
            <w:gridSpan w:val="5"/>
            <w:tcBorders>
              <w:top w:val="double" w:sz="6" w:space="0" w:color="auto"/>
              <w:bottom w:val="double" w:sz="6" w:space="0" w:color="auto"/>
            </w:tcBorders>
          </w:tcPr>
          <w:p w:rsidR="0068123E" w:rsidRPr="0068123E" w:rsidRDefault="002E721F" w:rsidP="002D12B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68123E">
              <w:rPr>
                <w:rFonts w:ascii="Verdana" w:hAnsi="Verdana"/>
                <w:b/>
                <w:sz w:val="14"/>
                <w:szCs w:val="14"/>
              </w:rPr>
              <w:br w:type="page"/>
              <w:t xml:space="preserve">PROSPETTO </w:t>
            </w:r>
            <w:proofErr w:type="gramStart"/>
            <w:r w:rsidRPr="0068123E">
              <w:rPr>
                <w:rFonts w:ascii="Verdana" w:hAnsi="Verdana"/>
                <w:b/>
                <w:sz w:val="14"/>
                <w:szCs w:val="14"/>
              </w:rPr>
              <w:t>DIMOSTRATIVO  DEL</w:t>
            </w:r>
            <w:proofErr w:type="gramEnd"/>
            <w:r w:rsidRPr="0068123E">
              <w:rPr>
                <w:rFonts w:ascii="Verdana" w:hAnsi="Verdana"/>
                <w:b/>
                <w:sz w:val="14"/>
                <w:szCs w:val="14"/>
              </w:rPr>
              <w:t xml:space="preserve"> RISPETTO DEI VINCOLI DI INDEBITAMENTO DEGLI ENTI LOCALI</w:t>
            </w:r>
          </w:p>
        </w:tc>
      </w:tr>
      <w:tr w:rsidR="0068123E" w:rsidRPr="008B414F">
        <w:trPr>
          <w:trHeight w:val="325"/>
        </w:trPr>
        <w:tc>
          <w:tcPr>
            <w:tcW w:w="146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8123E" w:rsidRPr="00954100" w:rsidRDefault="002E721F" w:rsidP="002D12B9">
            <w:pPr>
              <w:ind w:left="-108"/>
              <w:jc w:val="right"/>
              <w:rPr>
                <w:b/>
                <w:sz w:val="12"/>
                <w:szCs w:val="12"/>
              </w:rPr>
            </w:pPr>
          </w:p>
        </w:tc>
      </w:tr>
      <w:tr w:rsidR="0068123E" w:rsidRPr="00C97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70"/>
        </w:trPr>
        <w:tc>
          <w:tcPr>
            <w:tcW w:w="928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68123E" w:rsidRPr="0068123E" w:rsidRDefault="002E721F" w:rsidP="002D12B9">
            <w:pPr>
              <w:ind w:left="-108"/>
              <w:jc w:val="center"/>
              <w:rPr>
                <w:sz w:val="12"/>
                <w:szCs w:val="12"/>
              </w:rPr>
            </w:pPr>
            <w:r w:rsidRPr="0068123E">
              <w:rPr>
                <w:sz w:val="12"/>
                <w:szCs w:val="12"/>
              </w:rPr>
              <w:t>ENTRATE RELATIVE AI PRIMI TRE TITOLI DELLE ENTRATE</w:t>
            </w:r>
          </w:p>
          <w:p w:rsidR="0068123E" w:rsidRPr="0068123E" w:rsidRDefault="002E721F" w:rsidP="002D12B9">
            <w:pPr>
              <w:ind w:left="-108"/>
              <w:jc w:val="center"/>
              <w:rPr>
                <w:sz w:val="12"/>
                <w:szCs w:val="12"/>
              </w:rPr>
            </w:pPr>
            <w:r w:rsidRPr="0068123E">
              <w:rPr>
                <w:sz w:val="12"/>
                <w:szCs w:val="12"/>
              </w:rPr>
              <w:t xml:space="preserve"> (</w:t>
            </w:r>
            <w:proofErr w:type="gramStart"/>
            <w:r w:rsidRPr="0068123E">
              <w:rPr>
                <w:sz w:val="12"/>
                <w:szCs w:val="12"/>
              </w:rPr>
              <w:t>rendiconto</w:t>
            </w:r>
            <w:proofErr w:type="gramEnd"/>
            <w:r w:rsidRPr="0068123E">
              <w:rPr>
                <w:sz w:val="12"/>
                <w:szCs w:val="12"/>
              </w:rPr>
              <w:t xml:space="preserve"> penultimo anno precedente quello in cui viene prevista l'assunzione dei mutui), ex art. 204, c. 1 del D.L.gs. N. 267/2000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vAlign w:val="center"/>
          </w:tcPr>
          <w:p w:rsidR="0068123E" w:rsidRPr="0068123E" w:rsidRDefault="002E721F" w:rsidP="0068123E">
            <w:pPr>
              <w:ind w:left="-108"/>
              <w:jc w:val="center"/>
              <w:rPr>
                <w:sz w:val="12"/>
                <w:szCs w:val="12"/>
              </w:rPr>
            </w:pPr>
            <w:r w:rsidRPr="0068123E">
              <w:rPr>
                <w:sz w:val="12"/>
                <w:szCs w:val="12"/>
              </w:rPr>
              <w:t>COMPETENZA</w:t>
            </w:r>
          </w:p>
          <w:p w:rsidR="0068123E" w:rsidRPr="0068123E" w:rsidRDefault="002E721F" w:rsidP="0068123E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2019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vAlign w:val="center"/>
          </w:tcPr>
          <w:p w:rsidR="0068123E" w:rsidRPr="0068123E" w:rsidRDefault="002E721F" w:rsidP="0068123E">
            <w:pPr>
              <w:ind w:left="-108"/>
              <w:jc w:val="center"/>
              <w:rPr>
                <w:sz w:val="12"/>
                <w:szCs w:val="12"/>
              </w:rPr>
            </w:pPr>
            <w:r w:rsidRPr="0068123E">
              <w:rPr>
                <w:sz w:val="12"/>
                <w:szCs w:val="12"/>
              </w:rPr>
              <w:t>COMPETENZA</w:t>
            </w:r>
          </w:p>
          <w:p w:rsidR="0068123E" w:rsidRPr="0068123E" w:rsidRDefault="002E721F" w:rsidP="0068123E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2020</w:t>
            </w:r>
          </w:p>
        </w:tc>
        <w:tc>
          <w:tcPr>
            <w:tcW w:w="180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8123E" w:rsidRPr="0068123E" w:rsidRDefault="002E721F" w:rsidP="0068123E">
            <w:pPr>
              <w:ind w:left="-108"/>
              <w:jc w:val="center"/>
              <w:rPr>
                <w:sz w:val="12"/>
                <w:szCs w:val="12"/>
              </w:rPr>
            </w:pPr>
            <w:r w:rsidRPr="0068123E">
              <w:rPr>
                <w:sz w:val="12"/>
                <w:szCs w:val="12"/>
              </w:rPr>
              <w:t>COMPETENZA</w:t>
            </w:r>
          </w:p>
          <w:p w:rsidR="0068123E" w:rsidRPr="0068123E" w:rsidRDefault="002E721F" w:rsidP="0068123E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2021</w:t>
            </w:r>
          </w:p>
        </w:tc>
      </w:tr>
      <w:tr w:rsidR="0068123E" w:rsidRPr="008B414F">
        <w:trPr>
          <w:trHeight w:val="227"/>
        </w:trPr>
        <w:tc>
          <w:tcPr>
            <w:tcW w:w="8748" w:type="dxa"/>
            <w:tcBorders>
              <w:top w:val="single" w:sz="4" w:space="0" w:color="auto"/>
            </w:tcBorders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5D1738" w:rsidRDefault="002E721F" w:rsidP="002D12B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8748" w:type="dxa"/>
          </w:tcPr>
          <w:p w:rsidR="0068123E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68123E">
              <w:rPr>
                <w:rFonts w:ascii="Verdana" w:hAnsi="Verdana"/>
                <w:sz w:val="11"/>
                <w:szCs w:val="11"/>
              </w:rPr>
              <w:t xml:space="preserve">1) Entrate correnti di natura tributaria, contributiva e perequativa (Titolo I) </w:t>
            </w: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(+)</w:t>
            </w:r>
          </w:p>
        </w:tc>
        <w:tc>
          <w:tcPr>
            <w:tcW w:w="1800" w:type="dxa"/>
          </w:tcPr>
          <w:p w:rsidR="0068123E" w:rsidRPr="005D1738" w:rsidRDefault="002E721F" w:rsidP="002D12B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12"/>
                <w:szCs w:val="12"/>
              </w:rPr>
              <w:t>1.482.882,37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1.752.550,00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1.732.117,29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446DF2" w:rsidRPr="008B414F">
        <w:tc>
          <w:tcPr>
            <w:tcW w:w="8748" w:type="dxa"/>
          </w:tcPr>
          <w:p w:rsidR="00446DF2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68123E">
              <w:rPr>
                <w:rFonts w:ascii="Verdana" w:hAnsi="Verdana"/>
                <w:sz w:val="11"/>
                <w:szCs w:val="11"/>
              </w:rPr>
              <w:t xml:space="preserve">2) Trasferimenti correnti (titolo II) </w:t>
            </w:r>
          </w:p>
        </w:tc>
        <w:tc>
          <w:tcPr>
            <w:tcW w:w="540" w:type="dxa"/>
          </w:tcPr>
          <w:p w:rsidR="00446DF2" w:rsidRPr="009F721B" w:rsidRDefault="002E721F" w:rsidP="00EA662C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(+)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79.082,75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128.695,33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126.342,02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446DF2" w:rsidRPr="008B414F">
        <w:tc>
          <w:tcPr>
            <w:tcW w:w="8748" w:type="dxa"/>
          </w:tcPr>
          <w:p w:rsidR="00446DF2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68123E">
              <w:rPr>
                <w:rFonts w:ascii="Verdana" w:hAnsi="Verdana"/>
                <w:sz w:val="11"/>
                <w:szCs w:val="11"/>
              </w:rPr>
              <w:t xml:space="preserve">3) Entrate </w:t>
            </w:r>
            <w:proofErr w:type="spellStart"/>
            <w:proofErr w:type="gramStart"/>
            <w:r w:rsidRPr="0068123E">
              <w:rPr>
                <w:rFonts w:ascii="Verdana" w:hAnsi="Verdana"/>
                <w:sz w:val="11"/>
                <w:szCs w:val="11"/>
              </w:rPr>
              <w:t>extratributarie</w:t>
            </w:r>
            <w:proofErr w:type="spellEnd"/>
            <w:r w:rsidRPr="0068123E">
              <w:rPr>
                <w:rFonts w:ascii="Verdana" w:hAnsi="Verdana"/>
                <w:sz w:val="11"/>
                <w:szCs w:val="11"/>
              </w:rPr>
              <w:t xml:space="preserve">  (</w:t>
            </w:r>
            <w:proofErr w:type="gramEnd"/>
            <w:r w:rsidRPr="0068123E">
              <w:rPr>
                <w:rFonts w:ascii="Verdana" w:hAnsi="Verdana"/>
                <w:sz w:val="11"/>
                <w:szCs w:val="11"/>
              </w:rPr>
              <w:t xml:space="preserve">titolo III) </w:t>
            </w:r>
          </w:p>
        </w:tc>
        <w:tc>
          <w:tcPr>
            <w:tcW w:w="540" w:type="dxa"/>
          </w:tcPr>
          <w:p w:rsidR="00446DF2" w:rsidRPr="009F721B" w:rsidRDefault="002E721F" w:rsidP="00EA662C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(+)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350.958,51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433.748,00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413.240,00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8748" w:type="dxa"/>
          </w:tcPr>
          <w:p w:rsidR="0068123E" w:rsidRPr="0068123E" w:rsidRDefault="002E721F" w:rsidP="00020298">
            <w:pPr>
              <w:rPr>
                <w:rFonts w:ascii="Verdana" w:hAnsi="Verdana"/>
                <w:b/>
                <w:sz w:val="12"/>
                <w:szCs w:val="12"/>
              </w:rPr>
            </w:pPr>
            <w:r w:rsidRPr="0068123E">
              <w:rPr>
                <w:rFonts w:ascii="Verdana" w:hAnsi="Verdana"/>
                <w:b/>
                <w:sz w:val="12"/>
                <w:szCs w:val="12"/>
              </w:rPr>
              <w:t xml:space="preserve">TOTALE ENTRATE PRIMI TRE TITOLI </w:t>
            </w:r>
          </w:p>
        </w:tc>
        <w:tc>
          <w:tcPr>
            <w:tcW w:w="540" w:type="dxa"/>
          </w:tcPr>
          <w:p w:rsidR="0068123E" w:rsidRPr="005C0EDC" w:rsidRDefault="002E721F" w:rsidP="002D12B9">
            <w:pPr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1.912.923,63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2.314.993,33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2.271.699,31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146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8123E" w:rsidRPr="0068123E" w:rsidRDefault="002E721F" w:rsidP="0068123E">
            <w:pPr>
              <w:ind w:left="-108"/>
              <w:jc w:val="center"/>
              <w:rPr>
                <w:sz w:val="12"/>
                <w:szCs w:val="12"/>
              </w:rPr>
            </w:pPr>
            <w:r w:rsidRPr="0068123E">
              <w:rPr>
                <w:sz w:val="12"/>
                <w:szCs w:val="12"/>
              </w:rPr>
              <w:t>SPESA ANNUALE PER RATE MUTUI/OBBLIGAZIONI</w:t>
            </w:r>
          </w:p>
        </w:tc>
      </w:tr>
      <w:tr w:rsidR="0068123E" w:rsidRPr="008B414F">
        <w:trPr>
          <w:trHeight w:val="227"/>
        </w:trPr>
        <w:tc>
          <w:tcPr>
            <w:tcW w:w="8748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446DF2" w:rsidRPr="008B414F">
        <w:tc>
          <w:tcPr>
            <w:tcW w:w="8748" w:type="dxa"/>
          </w:tcPr>
          <w:p w:rsidR="00446DF2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68123E">
              <w:rPr>
                <w:rFonts w:ascii="Verdana" w:hAnsi="Verdana"/>
                <w:sz w:val="11"/>
                <w:szCs w:val="11"/>
              </w:rPr>
              <w:t xml:space="preserve">Livello massimo di spesa annuale: </w:t>
            </w:r>
          </w:p>
        </w:tc>
        <w:tc>
          <w:tcPr>
            <w:tcW w:w="540" w:type="dxa"/>
          </w:tcPr>
          <w:p w:rsidR="00446DF2" w:rsidRPr="009F721B" w:rsidRDefault="002E721F" w:rsidP="00EA662C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(+)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191.292,36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231.499,33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227.169,93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8748" w:type="dxa"/>
          </w:tcPr>
          <w:p w:rsidR="0068123E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68123E">
              <w:rPr>
                <w:rFonts w:ascii="Verdana" w:hAnsi="Verdana"/>
                <w:sz w:val="11"/>
                <w:szCs w:val="11"/>
              </w:rPr>
              <w:t>Ammontare interessi per mutui, prestiti obbligazionari, aperture di credito e garanzie di cui all'articolo 207 del TUEL autorizzati fino al 31/12/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 w:rsidRPr="0068123E"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540" w:type="dxa"/>
          </w:tcPr>
          <w:p w:rsidR="0068123E" w:rsidRPr="005C0EDC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(-)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446DF2" w:rsidRPr="008B414F">
        <w:tc>
          <w:tcPr>
            <w:tcW w:w="8748" w:type="dxa"/>
          </w:tcPr>
          <w:p w:rsidR="00446DF2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68123E">
              <w:rPr>
                <w:rFonts w:ascii="Verdana" w:hAnsi="Verdana"/>
                <w:sz w:val="11"/>
                <w:szCs w:val="11"/>
              </w:rPr>
              <w:t xml:space="preserve">Ammontare interessi per mutui, prestiti obbligazionari, aperture di credito e garanzie di cui all'articolo 207 del TUEL autorizzati nell'esercizio in corso </w:t>
            </w:r>
          </w:p>
        </w:tc>
        <w:tc>
          <w:tcPr>
            <w:tcW w:w="540" w:type="dxa"/>
          </w:tcPr>
          <w:p w:rsidR="00446DF2" w:rsidRPr="005C0EDC" w:rsidRDefault="002E721F" w:rsidP="00EA662C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(-)</w:t>
            </w:r>
          </w:p>
        </w:tc>
        <w:tc>
          <w:tcPr>
            <w:tcW w:w="1800" w:type="dxa"/>
          </w:tcPr>
          <w:p w:rsidR="00446DF2" w:rsidRPr="008B414F" w:rsidRDefault="00C229A5" w:rsidP="00C229A5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64.853,08</w:t>
            </w:r>
          </w:p>
        </w:tc>
        <w:tc>
          <w:tcPr>
            <w:tcW w:w="1800" w:type="dxa"/>
          </w:tcPr>
          <w:p w:rsidR="00446DF2" w:rsidRPr="008B414F" w:rsidRDefault="00C229A5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58.017,07</w:t>
            </w:r>
          </w:p>
        </w:tc>
        <w:tc>
          <w:tcPr>
            <w:tcW w:w="1800" w:type="dxa"/>
          </w:tcPr>
          <w:p w:rsidR="00446DF2" w:rsidRPr="008B414F" w:rsidRDefault="00C229A5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50.877,07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446DF2" w:rsidRPr="008B414F">
        <w:tc>
          <w:tcPr>
            <w:tcW w:w="8748" w:type="dxa"/>
          </w:tcPr>
          <w:p w:rsidR="00446DF2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 xml:space="preserve">Contributi </w:t>
            </w:r>
            <w:r w:rsidRPr="0068123E">
              <w:rPr>
                <w:rFonts w:ascii="Verdana" w:hAnsi="Verdana"/>
                <w:sz w:val="11"/>
                <w:szCs w:val="11"/>
              </w:rPr>
              <w:t xml:space="preserve">erariali in c/interessi su mutui </w:t>
            </w:r>
          </w:p>
        </w:tc>
        <w:tc>
          <w:tcPr>
            <w:tcW w:w="540" w:type="dxa"/>
          </w:tcPr>
          <w:p w:rsidR="00446DF2" w:rsidRPr="009F721B" w:rsidRDefault="002E721F" w:rsidP="00EA662C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(+)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68123E" w:rsidRPr="008B414F">
        <w:trPr>
          <w:trHeight w:val="227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446DF2" w:rsidRPr="008B414F">
        <w:tc>
          <w:tcPr>
            <w:tcW w:w="8748" w:type="dxa"/>
          </w:tcPr>
          <w:p w:rsidR="00446DF2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68123E">
              <w:rPr>
                <w:rFonts w:ascii="Verdana" w:hAnsi="Verdana"/>
                <w:sz w:val="11"/>
                <w:szCs w:val="11"/>
              </w:rPr>
              <w:t xml:space="preserve">Ammontare interessi riguardanti debiti espressamente esclusi dai limiti di indebitamento </w:t>
            </w:r>
          </w:p>
        </w:tc>
        <w:tc>
          <w:tcPr>
            <w:tcW w:w="540" w:type="dxa"/>
          </w:tcPr>
          <w:p w:rsidR="00446DF2" w:rsidRPr="009F721B" w:rsidRDefault="002E721F" w:rsidP="00EA662C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(+)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68123E" w:rsidRPr="008B414F">
        <w:trPr>
          <w:trHeight w:val="227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8748" w:type="dxa"/>
          </w:tcPr>
          <w:p w:rsidR="0068123E" w:rsidRPr="0068123E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68123E">
              <w:rPr>
                <w:rFonts w:ascii="Verdana" w:hAnsi="Verdana"/>
                <w:sz w:val="11"/>
                <w:szCs w:val="11"/>
              </w:rPr>
              <w:t xml:space="preserve">Ammontare disponibile per nuovi interessi </w:t>
            </w:r>
          </w:p>
        </w:tc>
        <w:tc>
          <w:tcPr>
            <w:tcW w:w="540" w:type="dxa"/>
          </w:tcPr>
          <w:p w:rsidR="0068123E" w:rsidRPr="003D357E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C229A5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126.439,28</w:t>
            </w:r>
          </w:p>
        </w:tc>
        <w:tc>
          <w:tcPr>
            <w:tcW w:w="1800" w:type="dxa"/>
          </w:tcPr>
          <w:p w:rsidR="0068123E" w:rsidRPr="008B414F" w:rsidRDefault="00C229A5" w:rsidP="00C229A5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173.482,26</w:t>
            </w:r>
          </w:p>
        </w:tc>
        <w:tc>
          <w:tcPr>
            <w:tcW w:w="1800" w:type="dxa"/>
          </w:tcPr>
          <w:p w:rsidR="0068123E" w:rsidRPr="008B414F" w:rsidRDefault="00C229A5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176.292,86</w:t>
            </w:r>
            <w:bookmarkStart w:id="0" w:name="_GoBack"/>
            <w:bookmarkEnd w:id="0"/>
          </w:p>
        </w:tc>
      </w:tr>
      <w:tr w:rsidR="0068123E" w:rsidRPr="008B414F">
        <w:trPr>
          <w:trHeight w:val="216"/>
        </w:trPr>
        <w:tc>
          <w:tcPr>
            <w:tcW w:w="8748" w:type="dxa"/>
            <w:tcBorders>
              <w:bottom w:val="single" w:sz="2" w:space="0" w:color="auto"/>
            </w:tcBorders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146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8123E" w:rsidRPr="0068123E" w:rsidRDefault="002E721F" w:rsidP="0068123E">
            <w:pPr>
              <w:ind w:left="-108"/>
              <w:jc w:val="center"/>
              <w:rPr>
                <w:sz w:val="12"/>
                <w:szCs w:val="12"/>
              </w:rPr>
            </w:pPr>
            <w:r w:rsidRPr="0068123E">
              <w:rPr>
                <w:sz w:val="12"/>
                <w:szCs w:val="12"/>
              </w:rPr>
              <w:t>TOTALE DEBITO CONTRATTO</w:t>
            </w:r>
          </w:p>
        </w:tc>
      </w:tr>
      <w:tr w:rsidR="0068123E" w:rsidRPr="008B414F">
        <w:trPr>
          <w:trHeight w:val="227"/>
        </w:trPr>
        <w:tc>
          <w:tcPr>
            <w:tcW w:w="8748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446DF2" w:rsidRPr="008B414F">
        <w:tc>
          <w:tcPr>
            <w:tcW w:w="8748" w:type="dxa"/>
          </w:tcPr>
          <w:p w:rsidR="00446DF2" w:rsidRPr="00427847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427847">
              <w:rPr>
                <w:rFonts w:ascii="Verdana" w:hAnsi="Verdana"/>
                <w:sz w:val="11"/>
                <w:szCs w:val="11"/>
              </w:rPr>
              <w:t>Debito contratto al 31/12/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 w:rsidRPr="00427847"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540" w:type="dxa"/>
          </w:tcPr>
          <w:p w:rsidR="00446DF2" w:rsidRPr="009F721B" w:rsidRDefault="002E721F" w:rsidP="00EA662C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(+)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1.793.816,01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1.634.753,00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1.472.173,83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446DF2" w:rsidRPr="008B414F">
        <w:tc>
          <w:tcPr>
            <w:tcW w:w="8748" w:type="dxa"/>
          </w:tcPr>
          <w:p w:rsidR="00446DF2" w:rsidRPr="00427847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427847">
              <w:rPr>
                <w:rFonts w:ascii="Verdana" w:hAnsi="Verdana"/>
                <w:sz w:val="11"/>
                <w:szCs w:val="11"/>
              </w:rPr>
              <w:t xml:space="preserve">Debito autorizzato nell'esercizio in corso </w:t>
            </w:r>
          </w:p>
        </w:tc>
        <w:tc>
          <w:tcPr>
            <w:tcW w:w="540" w:type="dxa"/>
          </w:tcPr>
          <w:p w:rsidR="00446DF2" w:rsidRPr="009F721B" w:rsidRDefault="002E721F" w:rsidP="00EA662C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(+)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446DF2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8748" w:type="dxa"/>
          </w:tcPr>
          <w:p w:rsidR="0068123E" w:rsidRPr="00427847" w:rsidRDefault="002E721F" w:rsidP="00020298">
            <w:pPr>
              <w:rPr>
                <w:rFonts w:ascii="Verdana" w:hAnsi="Verdana"/>
                <w:b/>
                <w:sz w:val="12"/>
                <w:szCs w:val="12"/>
              </w:rPr>
            </w:pPr>
            <w:r w:rsidRPr="00427847">
              <w:rPr>
                <w:rFonts w:ascii="Verdana" w:hAnsi="Verdana"/>
                <w:b/>
                <w:sz w:val="12"/>
                <w:szCs w:val="12"/>
              </w:rPr>
              <w:t xml:space="preserve">TOTALE DEBITO DELL'ENTE </w:t>
            </w:r>
          </w:p>
        </w:tc>
        <w:tc>
          <w:tcPr>
            <w:tcW w:w="540" w:type="dxa"/>
          </w:tcPr>
          <w:p w:rsidR="0068123E" w:rsidRPr="002F7DD7" w:rsidRDefault="002E721F" w:rsidP="002D12B9">
            <w:pPr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1.793.816,01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1.634.753,00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1.472.173,83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146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8123E" w:rsidRPr="00427847" w:rsidRDefault="002E721F" w:rsidP="00427847">
            <w:pPr>
              <w:ind w:left="-108"/>
              <w:jc w:val="center"/>
              <w:rPr>
                <w:b/>
                <w:sz w:val="12"/>
                <w:szCs w:val="12"/>
              </w:rPr>
            </w:pPr>
            <w:r w:rsidRPr="00427847">
              <w:rPr>
                <w:b/>
                <w:sz w:val="12"/>
                <w:szCs w:val="12"/>
              </w:rPr>
              <w:t>DEBITO POTENZIALE</w:t>
            </w:r>
          </w:p>
        </w:tc>
      </w:tr>
      <w:tr w:rsidR="0068123E" w:rsidRPr="008B414F">
        <w:trPr>
          <w:trHeight w:val="227"/>
        </w:trPr>
        <w:tc>
          <w:tcPr>
            <w:tcW w:w="8748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8748" w:type="dxa"/>
          </w:tcPr>
          <w:p w:rsidR="0068123E" w:rsidRPr="00427847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427847">
              <w:rPr>
                <w:rFonts w:ascii="Verdana" w:hAnsi="Verdana"/>
                <w:sz w:val="11"/>
                <w:szCs w:val="11"/>
              </w:rPr>
              <w:t xml:space="preserve">Garanzie principali o sussidiarie prestate dall'Ente a favore di altre Amministrazioni pubbliche e di altri soggetti </w:t>
            </w:r>
          </w:p>
        </w:tc>
        <w:tc>
          <w:tcPr>
            <w:tcW w:w="540" w:type="dxa"/>
          </w:tcPr>
          <w:p w:rsidR="0068123E" w:rsidRPr="002F7DD7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8748" w:type="dxa"/>
          </w:tcPr>
          <w:p w:rsidR="0068123E" w:rsidRPr="00427847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proofErr w:type="gramStart"/>
            <w:r w:rsidRPr="00427847">
              <w:rPr>
                <w:rFonts w:ascii="Verdana" w:hAnsi="Verdana"/>
                <w:sz w:val="11"/>
                <w:szCs w:val="11"/>
              </w:rPr>
              <w:t>di</w:t>
            </w:r>
            <w:proofErr w:type="gramEnd"/>
            <w:r w:rsidRPr="00427847">
              <w:rPr>
                <w:rFonts w:ascii="Verdana" w:hAnsi="Verdana"/>
                <w:sz w:val="11"/>
                <w:szCs w:val="11"/>
              </w:rPr>
              <w:t xml:space="preserve"> cui, garanzie per le quali è stato costituito  accantonamento </w:t>
            </w:r>
          </w:p>
        </w:tc>
        <w:tc>
          <w:tcPr>
            <w:tcW w:w="540" w:type="dxa"/>
          </w:tcPr>
          <w:p w:rsidR="0068123E" w:rsidRPr="002F7DD7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8123E" w:rsidRPr="008B414F">
        <w:tc>
          <w:tcPr>
            <w:tcW w:w="8748" w:type="dxa"/>
          </w:tcPr>
          <w:p w:rsidR="0068123E" w:rsidRPr="00427847" w:rsidRDefault="002E721F" w:rsidP="00020298">
            <w:pPr>
              <w:rPr>
                <w:rFonts w:ascii="Verdana" w:hAnsi="Verdana"/>
                <w:sz w:val="11"/>
                <w:szCs w:val="11"/>
              </w:rPr>
            </w:pPr>
            <w:r w:rsidRPr="00427847">
              <w:rPr>
                <w:rFonts w:ascii="Verdana" w:hAnsi="Verdana"/>
                <w:sz w:val="11"/>
                <w:szCs w:val="11"/>
              </w:rPr>
              <w:t xml:space="preserve">Garanzie che concorrono al limite di indebitamento </w:t>
            </w:r>
          </w:p>
        </w:tc>
        <w:tc>
          <w:tcPr>
            <w:tcW w:w="540" w:type="dxa"/>
          </w:tcPr>
          <w:p w:rsidR="0068123E" w:rsidRPr="002F7DD7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68123E" w:rsidRPr="008B414F">
        <w:trPr>
          <w:trHeight w:val="208"/>
        </w:trPr>
        <w:tc>
          <w:tcPr>
            <w:tcW w:w="8748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540" w:type="dxa"/>
          </w:tcPr>
          <w:p w:rsidR="0068123E" w:rsidRPr="009F721B" w:rsidRDefault="002E721F" w:rsidP="002D12B9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800" w:type="dxa"/>
          </w:tcPr>
          <w:p w:rsidR="0068123E" w:rsidRPr="008B414F" w:rsidRDefault="002E721F" w:rsidP="002D12B9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</w:tbl>
    <w:p w:rsidR="002E721F" w:rsidRDefault="002E721F"/>
    <w:sectPr w:rsidR="002E721F" w:rsidSect="00A6577B">
      <w:headerReference w:type="default" r:id="rId6"/>
      <w:pgSz w:w="16838" w:h="11906" w:orient="landscape" w:code="9"/>
      <w:pgMar w:top="1134" w:right="1418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21F" w:rsidRDefault="002E721F">
      <w:r>
        <w:separator/>
      </w:r>
    </w:p>
  </w:endnote>
  <w:endnote w:type="continuationSeparator" w:id="0">
    <w:p w:rsidR="002E721F" w:rsidRDefault="002E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21F" w:rsidRDefault="002E721F">
      <w:r>
        <w:separator/>
      </w:r>
    </w:p>
  </w:footnote>
  <w:footnote w:type="continuationSeparator" w:id="0">
    <w:p w:rsidR="002E721F" w:rsidRDefault="002E7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4508"/>
    </w:tblGrid>
    <w:tr w:rsidR="008B414F" w:rsidRPr="009D0940">
      <w:tc>
        <w:tcPr>
          <w:tcW w:w="14508" w:type="dxa"/>
        </w:tcPr>
        <w:p w:rsidR="008B414F" w:rsidRPr="009D0940" w:rsidRDefault="002E721F" w:rsidP="00126A20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  <w:p w:rsidR="008B414F" w:rsidRDefault="002E721F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noProof/>
              <w:sz w:val="16"/>
              <w:szCs w:val="16"/>
            </w:rPr>
            <w:t>LIMITI DI INDEBITAMENTO ENTI LOCALI</w:t>
          </w:r>
        </w:p>
        <w:p w:rsidR="008B414F" w:rsidRPr="009D0940" w:rsidRDefault="002E721F" w:rsidP="00B032A8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</w:tc>
    </w:tr>
    <w:tr w:rsidR="00CF0848" w:rsidRPr="00CF0848">
      <w:tc>
        <w:tcPr>
          <w:tcW w:w="14508" w:type="dxa"/>
        </w:tcPr>
        <w:p w:rsidR="00CF0848" w:rsidRPr="00CF0848" w:rsidRDefault="002E721F" w:rsidP="00CF0848">
          <w:pPr>
            <w:ind w:left="-108"/>
            <w:jc w:val="right"/>
            <w:rPr>
              <w:rFonts w:ascii="Verdana" w:hAnsi="Verdana"/>
              <w:sz w:val="12"/>
              <w:szCs w:val="12"/>
            </w:rPr>
          </w:pPr>
          <w:r w:rsidRPr="00CF0848">
            <w:rPr>
              <w:rFonts w:ascii="Verdana" w:hAnsi="Verdana"/>
              <w:sz w:val="12"/>
              <w:szCs w:val="12"/>
            </w:rPr>
            <w:t xml:space="preserve">Pag. </w:t>
          </w:r>
          <w:r w:rsidRPr="00CF0848">
            <w:rPr>
              <w:rFonts w:ascii="Verdana" w:hAnsi="Verdana"/>
              <w:sz w:val="12"/>
              <w:szCs w:val="12"/>
            </w:rPr>
            <w:fldChar w:fldCharType="begin"/>
          </w:r>
          <w:r w:rsidRPr="00CF0848">
            <w:rPr>
              <w:rFonts w:ascii="Verdana" w:hAnsi="Verdana"/>
              <w:sz w:val="12"/>
              <w:szCs w:val="12"/>
            </w:rPr>
            <w:instrText xml:space="preserve"> PAGE  \* Arabic  \* MERGEFORMAT </w:instrText>
          </w:r>
          <w:r w:rsidRPr="00CF0848">
            <w:rPr>
              <w:rFonts w:ascii="Verdana" w:hAnsi="Verdana"/>
              <w:sz w:val="12"/>
              <w:szCs w:val="12"/>
            </w:rPr>
            <w:fldChar w:fldCharType="separate"/>
          </w:r>
          <w:r w:rsidR="00C229A5">
            <w:rPr>
              <w:rFonts w:ascii="Verdana" w:hAnsi="Verdana"/>
              <w:noProof/>
              <w:sz w:val="12"/>
              <w:szCs w:val="12"/>
            </w:rPr>
            <w:t>1</w:t>
          </w:r>
          <w:r w:rsidRPr="00CF0848">
            <w:rPr>
              <w:rFonts w:ascii="Verdana" w:hAnsi="Verdana"/>
              <w:sz w:val="12"/>
              <w:szCs w:val="12"/>
            </w:rPr>
            <w:fldChar w:fldCharType="end"/>
          </w:r>
        </w:p>
      </w:tc>
    </w:tr>
  </w:tbl>
  <w:p w:rsidR="007B04C3" w:rsidRPr="008B414F" w:rsidRDefault="002E721F" w:rsidP="007B04C3">
    <w:pPr>
      <w:rPr>
        <w:sz w:val="12"/>
        <w:szCs w:val="12"/>
      </w:rPr>
    </w:pPr>
    <w:r>
      <w:rPr>
        <w:sz w:val="12"/>
        <w:szCs w:val="1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CE8"/>
    <w:rsid w:val="00273905"/>
    <w:rsid w:val="002E721F"/>
    <w:rsid w:val="002F4CE8"/>
    <w:rsid w:val="00501748"/>
    <w:rsid w:val="008D54EC"/>
    <w:rsid w:val="00971E20"/>
    <w:rsid w:val="00A6577B"/>
    <w:rsid w:val="00BC6E0D"/>
    <w:rsid w:val="00C22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F29E29-11FE-4FC0-A887-326A4932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8B4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2019-02-23T16:54:00Z</dcterms:created>
  <dcterms:modified xsi:type="dcterms:W3CDTF">2019-02-23T16:54:00Z</dcterms:modified>
</cp:coreProperties>
</file>